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8EE" w:rsidRDefault="00D408EE" w:rsidP="00D478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OKUL ÖNCESİ EĞİTİM PROGRAMI EYLÜL AYI EĞİTİM PLANI</w:t>
      </w:r>
    </w:p>
    <w:p w:rsidR="00D408EE" w:rsidRDefault="00D408E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408EE" w:rsidRPr="00D478C3" w:rsidRDefault="00D408E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EYLÜL 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>/  2016</w:t>
      </w:r>
    </w:p>
    <w:p w:rsidR="00D408EE" w:rsidRPr="00D478C3" w:rsidRDefault="00D408E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D408EE" w:rsidRDefault="00D408E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D408EE" w:rsidRDefault="00D408EE" w:rsidP="00D478C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408EE" w:rsidRPr="00D478C3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D408EE" w:rsidRPr="007F301B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D408EE" w:rsidRPr="0063376D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Kazanım5. Nesne ya da varlıkları gözlemler.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7F301B">
        <w:rPr>
          <w:rFonts w:ascii="Comic Sans MS" w:hAnsi="Comic Sans MS"/>
          <w:sz w:val="20"/>
          <w:szCs w:val="20"/>
        </w:rPr>
        <w:t>Nesne/varlığın adını söyler. Nesne /varlığın kullanım amaçlarını söyler.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Nesne/varlığın rengini söyler. Nesne/varlığın şeklini söyler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19: Problem durumlarına çözüm üretir.</w:t>
      </w:r>
    </w:p>
    <w:p w:rsidR="00D408EE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Problemi söyler. Probleme çeşitli çözüm yolları önerir. Seçtiği çözüm yolunun gerekçesini söyler.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Dili iletişim amacıyla kullanır. </w:t>
      </w:r>
    </w:p>
    <w:p w:rsidR="00D408EE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Göstergeleri: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Konuşma sırasında göz teması kurar. Sohbete katılır. Konuşmak için sırasını bekler.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Duygu, düşünce ve hayallerini söyler.</w:t>
      </w:r>
      <w:r w:rsidRPr="007F301B">
        <w:rPr>
          <w:rFonts w:ascii="Comic Sans MS" w:hAnsi="Comic Sans MS"/>
          <w:b/>
          <w:sz w:val="20"/>
          <w:szCs w:val="20"/>
        </w:rPr>
        <w:tab/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7: Dinledikleri/izlediklerinin anlamını kavrar.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Sözel yönergeleri yerine getirir.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 GELİŞİM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2: Denge hareketleri yapar. 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Tek ayak üzerinde durur. Tek ayak üzerinde sıçrar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Müzik ve ritim eşliğinde hareket eder. </w:t>
      </w:r>
    </w:p>
    <w:p w:rsidR="00D408EE" w:rsidRPr="001719B7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Müzik ve ritim eşliğinde dans eder.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D408EE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Nesneleri yeni şekiller oluşturacak biçimde bir araya getirir.  Nesneleri kopartır/yırtar.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Malzemeleri keser. Malzemeleri yapıştırır.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Kalemi doğru tutar. Kalem kontrolünü sağlar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VE DUYGUSAL GELİŞİM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1: Kendisine ait özellikleri tanıtır.</w:t>
      </w:r>
    </w:p>
    <w:p w:rsidR="00D408EE" w:rsidRPr="001719B7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Adını-soyadını söyler.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3: Kendini yaratıcı yollarla ifade eder. </w:t>
      </w:r>
    </w:p>
    <w:p w:rsidR="00D408EE" w:rsidRPr="007F301B" w:rsidRDefault="00D408E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Özgün özellikler taşıyan ürünler oluşturur.</w:t>
      </w:r>
    </w:p>
    <w:p w:rsidR="00D408EE" w:rsidRPr="001719B7" w:rsidRDefault="00D408E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D408EE" w:rsidRPr="001719B7" w:rsidRDefault="00D408E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</w:t>
      </w:r>
    </w:p>
    <w:p w:rsidR="00D408EE" w:rsidRPr="0063376D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 7: Bir işi ya da görevi başarmak için kendini güdüler.</w:t>
      </w:r>
    </w:p>
    <w:p w:rsidR="00D408EE" w:rsidRPr="001719B7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Başladığı işi zamanında bitirmek için çaba gösterir.</w:t>
      </w:r>
    </w:p>
    <w:p w:rsidR="00D408EE" w:rsidRPr="0063376D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Kazanım12. Değişik ortamlardaki kurallara uyar.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1719B7">
        <w:rPr>
          <w:rFonts w:ascii="Comic Sans MS" w:hAnsi="Comic Sans MS"/>
          <w:sz w:val="20"/>
          <w:szCs w:val="20"/>
        </w:rPr>
        <w:t>Değişik ortamlardaki kuralların belirlenmesinde düşüncesini söyler.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D408EE" w:rsidRPr="001719B7" w:rsidRDefault="00D408E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ÖZ</w:t>
      </w:r>
      <w:r w:rsidRPr="001719B7">
        <w:rPr>
          <w:rFonts w:ascii="Comic Sans MS" w:hAnsi="Comic Sans MS"/>
          <w:b/>
          <w:sz w:val="20"/>
          <w:szCs w:val="20"/>
        </w:rPr>
        <w:t>BAKIM BECERİLERİ</w:t>
      </w:r>
    </w:p>
    <w:p w:rsidR="00D408EE" w:rsidRPr="001719B7" w:rsidRDefault="00D408E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Kazanım 2. Giyinme ile ilgili işleri yapar. </w:t>
      </w:r>
    </w:p>
    <w:p w:rsidR="00D408EE" w:rsidRDefault="00D408E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Göstergeleri:</w:t>
      </w:r>
      <w:r w:rsidRPr="001719B7">
        <w:rPr>
          <w:rFonts w:ascii="Comic Sans MS" w:hAnsi="Comic Sans MS"/>
          <w:sz w:val="20"/>
          <w:szCs w:val="20"/>
        </w:rPr>
        <w:t xml:space="preserve"> Giysilerini Çıkarır. Giysilerini Giyer. Ayakkabı bağcıklarını çözer.</w:t>
      </w: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D408EE" w:rsidRDefault="00D408E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D408EE" w:rsidRDefault="00D408E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D408EE" w:rsidRPr="00D478C3" w:rsidRDefault="00D408E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408EE" w:rsidRPr="0044246D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Mutlu-Üzgün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</w:p>
    <w:p w:rsidR="00D408EE" w:rsidRPr="00D478C3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D478C3">
        <w:rPr>
          <w:rFonts w:ascii="Comic Sans MS" w:hAnsi="Comic Sans MS"/>
          <w:sz w:val="20"/>
          <w:szCs w:val="20"/>
        </w:rPr>
        <w:t>enkler</w:t>
      </w:r>
      <w:r>
        <w:rPr>
          <w:rFonts w:ascii="Comic Sans MS" w:hAnsi="Comic Sans MS"/>
          <w:sz w:val="20"/>
          <w:szCs w:val="20"/>
        </w:rPr>
        <w:t xml:space="preserve"> (kırmızı-mavi)                                         </w:t>
      </w:r>
    </w:p>
    <w:p w:rsidR="00D408EE" w:rsidRPr="00D478C3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Büyük-</w:t>
      </w:r>
      <w:r w:rsidRPr="00D478C3">
        <w:rPr>
          <w:rFonts w:ascii="Comic Sans MS" w:hAnsi="Comic Sans MS"/>
          <w:sz w:val="20"/>
          <w:szCs w:val="20"/>
        </w:rPr>
        <w:t>Küçük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Şekiller (daire / çember)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1 Rakamı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Aynı-farklı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08EE" w:rsidRPr="0044246D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ALAN GE</w:t>
      </w:r>
      <w:r w:rsidRPr="0044246D">
        <w:rPr>
          <w:rFonts w:ascii="Comic Sans MS" w:hAnsi="Comic Sans MS"/>
          <w:b/>
          <w:sz w:val="20"/>
          <w:szCs w:val="20"/>
        </w:rPr>
        <w:t>ZİLERİ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Çocuklara okul gezdirilir. Çocuklar okul personeliyle tanıştırılır.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08EE" w:rsidRPr="00692D5A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92D5A">
        <w:rPr>
          <w:rFonts w:ascii="Comic Sans MS" w:hAnsi="Comic Sans MS"/>
          <w:b/>
          <w:sz w:val="20"/>
          <w:szCs w:val="20"/>
        </w:rPr>
        <w:t>BELİRLİ GÜN VE HAFTALAR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İlköğretim haftası</w:t>
      </w:r>
      <w:r w:rsidRPr="0044246D">
        <w:rPr>
          <w:rFonts w:ascii="Comic Sans MS" w:hAnsi="Comic Sans MS"/>
          <w:sz w:val="20"/>
          <w:szCs w:val="20"/>
        </w:rPr>
        <w:tab/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08EE" w:rsidRPr="0044246D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D408EE" w:rsidRDefault="00D408E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O ay için belirlenen kazanımlara göre evde ve okulda ailelerle birlikte yapılacak etkinlikler yazılır.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Ailelerle veli toplantısı yapılır.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Ebeveynlerin eğitim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692D5A">
        <w:rPr>
          <w:rFonts w:ascii="Comic Sans MS" w:hAnsi="Comic Sans MS"/>
          <w:sz w:val="20"/>
          <w:szCs w:val="20"/>
        </w:rPr>
        <w:t>ereksinimlerini  belirlemeye yönelik “Aile Eğitimi İhtiyaç Belirleme Formu” uygulanır.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Çocuğunuza okulda ki ilk gününün nasıl geçtiğini sorunuz.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Öğretmeninin ve arkadaşlarının isimlerini söylemesini isteyiniz.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çocuğunuzdan, pijamasını kendinin giymesini, çıkardığı eşyasını katlayıp dolabına koymasını, odasını toplamasını isteyiniz.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 size yardım etmesini isteyin.( sofra kurma, toplama, toz alma gibi) yapabilecekleri görevler verin.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Kardeşi ya da arkadaşıyla oyuncaklarını paylaşmasını isteyin.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çevresinde gördüğü büyük ve küçük nesneleri söylemesini isteyiniz.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 öğrendiği sofra kurallarını evde yemek yerken uygulamasını isteyiniz.</w:t>
      </w:r>
    </w:p>
    <w:p w:rsidR="00D408EE" w:rsidRPr="00692D5A" w:rsidRDefault="00D408E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08EE" w:rsidRDefault="00D408E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D408EE" w:rsidRDefault="00D408E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08EE" w:rsidRPr="00D478C3" w:rsidRDefault="00D408EE" w:rsidP="005559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408EE" w:rsidRPr="00D478C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8EE" w:rsidRDefault="00D408EE" w:rsidP="00806A98">
      <w:pPr>
        <w:spacing w:after="0" w:line="240" w:lineRule="auto"/>
      </w:pPr>
      <w:r>
        <w:separator/>
      </w:r>
    </w:p>
  </w:endnote>
  <w:endnote w:type="continuationSeparator" w:id="0">
    <w:p w:rsidR="00D408EE" w:rsidRDefault="00D408E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EE" w:rsidRDefault="00D408EE">
    <w:pPr>
      <w:pStyle w:val="Footer"/>
    </w:pPr>
  </w:p>
  <w:p w:rsidR="00D408EE" w:rsidRDefault="00D408EE">
    <w:pPr>
      <w:pStyle w:val="Footer"/>
    </w:pPr>
  </w:p>
  <w:p w:rsidR="00D408EE" w:rsidRDefault="00D408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8EE" w:rsidRDefault="00D408EE" w:rsidP="00806A98">
      <w:pPr>
        <w:spacing w:after="0" w:line="240" w:lineRule="auto"/>
      </w:pPr>
      <w:r>
        <w:separator/>
      </w:r>
    </w:p>
  </w:footnote>
  <w:footnote w:type="continuationSeparator" w:id="0">
    <w:p w:rsidR="00D408EE" w:rsidRDefault="00D408E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D4744"/>
    <w:rsid w:val="0030759F"/>
    <w:rsid w:val="003A2AC5"/>
    <w:rsid w:val="003C0F4A"/>
    <w:rsid w:val="003C2D3A"/>
    <w:rsid w:val="003E254C"/>
    <w:rsid w:val="00411C7A"/>
    <w:rsid w:val="00430623"/>
    <w:rsid w:val="00436F22"/>
    <w:rsid w:val="0044246D"/>
    <w:rsid w:val="00445C4B"/>
    <w:rsid w:val="00446ED2"/>
    <w:rsid w:val="00455396"/>
    <w:rsid w:val="00497BC7"/>
    <w:rsid w:val="004C5BC8"/>
    <w:rsid w:val="004D71CA"/>
    <w:rsid w:val="004E21F3"/>
    <w:rsid w:val="004E2C35"/>
    <w:rsid w:val="004F21E0"/>
    <w:rsid w:val="004F353B"/>
    <w:rsid w:val="004F3985"/>
    <w:rsid w:val="00504F68"/>
    <w:rsid w:val="00521BB8"/>
    <w:rsid w:val="00527203"/>
    <w:rsid w:val="005559CE"/>
    <w:rsid w:val="00577EBE"/>
    <w:rsid w:val="0059067C"/>
    <w:rsid w:val="005B492E"/>
    <w:rsid w:val="005C3EC7"/>
    <w:rsid w:val="005C5442"/>
    <w:rsid w:val="005D35FA"/>
    <w:rsid w:val="00606435"/>
    <w:rsid w:val="0063376D"/>
    <w:rsid w:val="0064489B"/>
    <w:rsid w:val="006836CC"/>
    <w:rsid w:val="00692D5A"/>
    <w:rsid w:val="006A6B3E"/>
    <w:rsid w:val="006D28C4"/>
    <w:rsid w:val="006D6401"/>
    <w:rsid w:val="00764F63"/>
    <w:rsid w:val="007706DB"/>
    <w:rsid w:val="00794DDE"/>
    <w:rsid w:val="007F301B"/>
    <w:rsid w:val="00801C8B"/>
    <w:rsid w:val="00806A98"/>
    <w:rsid w:val="0085733F"/>
    <w:rsid w:val="008637FB"/>
    <w:rsid w:val="00890E89"/>
    <w:rsid w:val="008978B2"/>
    <w:rsid w:val="008B7296"/>
    <w:rsid w:val="008E20FE"/>
    <w:rsid w:val="00912394"/>
    <w:rsid w:val="009319CC"/>
    <w:rsid w:val="009367C8"/>
    <w:rsid w:val="00942E94"/>
    <w:rsid w:val="00947C90"/>
    <w:rsid w:val="0095283B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131D1"/>
    <w:rsid w:val="00B64698"/>
    <w:rsid w:val="00BA482B"/>
    <w:rsid w:val="00BB15E6"/>
    <w:rsid w:val="00BB3A48"/>
    <w:rsid w:val="00BC6104"/>
    <w:rsid w:val="00BE067A"/>
    <w:rsid w:val="00C00A28"/>
    <w:rsid w:val="00C110B3"/>
    <w:rsid w:val="00C3789F"/>
    <w:rsid w:val="00C644FA"/>
    <w:rsid w:val="00C66B23"/>
    <w:rsid w:val="00C903B4"/>
    <w:rsid w:val="00CA20A7"/>
    <w:rsid w:val="00CE6E6F"/>
    <w:rsid w:val="00D01E43"/>
    <w:rsid w:val="00D408EE"/>
    <w:rsid w:val="00D478C3"/>
    <w:rsid w:val="00D75021"/>
    <w:rsid w:val="00D7623F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E1FA2"/>
    <w:rsid w:val="00FE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E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1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593</Words>
  <Characters>3386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11</cp:revision>
  <dcterms:created xsi:type="dcterms:W3CDTF">2015-07-28T16:12:00Z</dcterms:created>
  <dcterms:modified xsi:type="dcterms:W3CDTF">2016-08-27T20:16:00Z</dcterms:modified>
</cp:coreProperties>
</file>